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（2022年度）</w:t>
      </w:r>
    </w:p>
    <w:p>
      <w:pPr>
        <w:jc w:val="center"/>
      </w:pPr>
    </w:p>
    <w:tbl>
      <w:tblPr>
        <w:tblStyle w:val="4"/>
        <w:tblW w:w="0" w:type="auto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421"/>
        <w:gridCol w:w="963"/>
        <w:gridCol w:w="137"/>
        <w:gridCol w:w="1025"/>
        <w:gridCol w:w="625"/>
        <w:gridCol w:w="1163"/>
        <w:gridCol w:w="350"/>
        <w:gridCol w:w="887"/>
        <w:gridCol w:w="888"/>
        <w:gridCol w:w="275"/>
        <w:gridCol w:w="412"/>
        <w:gridCol w:w="413"/>
        <w:gridCol w:w="350"/>
        <w:gridCol w:w="937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办公设备购置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[114]枣庄高新区综合执法局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[114001]枣庄高新区综合执法局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3.16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45.00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2.25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bookmarkStart w:id="0" w:name="_GoBack"/>
            <w:bookmarkEnd w:id="0"/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3.16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45.00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05" w:hRule="atLeast"/>
        </w:trPr>
        <w:tc>
          <w:tcPr>
            <w:tcW w:w="42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办公设备购置</w:t>
            </w:r>
          </w:p>
        </w:tc>
        <w:tc>
          <w:tcPr>
            <w:tcW w:w="40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购买办公设备，保障办公人员工作需求，提高工作效率。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9"/>
              <w:widowControl/>
              <w:spacing w:before="128" w:beforeAutospacing="0" w:line="213" w:lineRule="exact"/>
              <w:ind w:right="5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采购电脑、打印纸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≥6台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6台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采购办公设备按时交货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购置办公设备质量合格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合格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采购办公设备成本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≤7万元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3.16万元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采购工作已完成，因疫情原因部分款项未付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提高办公人员办公效率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工作人员对购置的办公设备满意率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≥98%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98%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97.25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3ZDYzZDhiOGQ2MTE2NmVlYzY2Zjg5OWY5MWZmNjUifQ=="/>
  </w:docVars>
  <w:rsids>
    <w:rsidRoot w:val="46D13477"/>
    <w:rsid w:val="00277377"/>
    <w:rsid w:val="005E1A6C"/>
    <w:rsid w:val="006F6D66"/>
    <w:rsid w:val="00707728"/>
    <w:rsid w:val="00742B31"/>
    <w:rsid w:val="00B178E1"/>
    <w:rsid w:val="00FE3234"/>
    <w:rsid w:val="04A7011A"/>
    <w:rsid w:val="050D686C"/>
    <w:rsid w:val="0A2A2251"/>
    <w:rsid w:val="15240661"/>
    <w:rsid w:val="17000BBA"/>
    <w:rsid w:val="17DB087C"/>
    <w:rsid w:val="18592C61"/>
    <w:rsid w:val="1E402CA8"/>
    <w:rsid w:val="327442D1"/>
    <w:rsid w:val="357F3E7C"/>
    <w:rsid w:val="36C86752"/>
    <w:rsid w:val="382A164D"/>
    <w:rsid w:val="38ED1130"/>
    <w:rsid w:val="3B507EEB"/>
    <w:rsid w:val="3D23576C"/>
    <w:rsid w:val="46D13477"/>
    <w:rsid w:val="49641A62"/>
    <w:rsid w:val="4B5F229B"/>
    <w:rsid w:val="4B61106D"/>
    <w:rsid w:val="4EC03B6E"/>
    <w:rsid w:val="5EE1768F"/>
    <w:rsid w:val="64081F75"/>
    <w:rsid w:val="660E7A5E"/>
    <w:rsid w:val="6F6B6320"/>
    <w:rsid w:val="74BC6C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01"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7">
    <w:name w:val="页脚 Char"/>
    <w:link w:val="2"/>
    <w:uiPriority w:val="0"/>
    <w:rPr>
      <w:kern w:val="2"/>
      <w:sz w:val="18"/>
      <w:szCs w:val="18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paragraph" w:customStyle="1" w:styleId="9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Desktop\%5b114001%5d&#26531;&#24196;&#39640;&#26032;&#21306;&#32508;&#21512;&#25191;&#27861;&#23616;-&#21150;&#20844;&#35774;&#22791;&#36141;&#32622;-2022-&#39033;&#30446;&#33258;&#35780;&#25209;&#22797;&#34920;%20(5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[114001]枣庄高新区综合执法局-办公设备购置-2022-项目自评批复表 (5).wpt</Template>
  <Pages>1</Pages>
  <Words>404</Words>
  <Characters>472</Characters>
  <Lines>4</Lines>
  <Paragraphs>1</Paragraphs>
  <TotalTime>4</TotalTime>
  <ScaleCrop>false</ScaleCrop>
  <LinksUpToDate>false</LinksUpToDate>
  <CharactersWithSpaces>478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2023-03-31T06:23:00Z</dcterms:created>
  <dc:creator>HP</dc:creator>
  <cp:lastModifiedBy>HP</cp:lastModifiedBy>
  <dcterms:modified xsi:type="dcterms:W3CDTF">2023-03-31T06:23:56Z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E04EB75C53AB46AC9A594C7ECB33C121</vt:lpwstr>
  </property>
</Properties>
</file>